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07F8" w14:textId="77777777" w:rsidR="007F7676" w:rsidRDefault="007F7676" w:rsidP="007F76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72F9A5EF" w14:textId="77777777" w:rsidR="007F7676" w:rsidRDefault="007F7676" w:rsidP="007F7676">
      <w:pPr>
        <w:pStyle w:val="NoSpacing"/>
        <w:rPr>
          <w:rFonts w:cs="Times New Roman"/>
          <w:szCs w:val="24"/>
        </w:rPr>
      </w:pPr>
    </w:p>
    <w:p w14:paraId="6E5FB0F1" w14:textId="77777777" w:rsidR="007F7676" w:rsidRDefault="007F7676" w:rsidP="007F7676">
      <w:pPr>
        <w:pStyle w:val="NoSpacing"/>
        <w:rPr>
          <w:rFonts w:cs="Times New Roman"/>
          <w:szCs w:val="24"/>
        </w:rPr>
      </w:pPr>
    </w:p>
    <w:p w14:paraId="6813F5C6" w14:textId="77777777" w:rsidR="007F7676" w:rsidRDefault="007F7676" w:rsidP="007F76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 xml:space="preserve">He had a bequest in the Will of Thomas </w:t>
      </w:r>
      <w:proofErr w:type="spellStart"/>
      <w:r>
        <w:rPr>
          <w:rFonts w:cs="Times New Roman"/>
          <w:szCs w:val="24"/>
        </w:rPr>
        <w:t>Breykspeyr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60C8A03E" w14:textId="77777777" w:rsidR="007F7676" w:rsidRDefault="007F7676" w:rsidP="007F76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p.46)</w:t>
      </w:r>
    </w:p>
    <w:p w14:paraId="0BB85945" w14:textId="77777777" w:rsidR="007F7676" w:rsidRDefault="007F7676" w:rsidP="007F7676">
      <w:pPr>
        <w:pStyle w:val="NoSpacing"/>
        <w:rPr>
          <w:rFonts w:cs="Times New Roman"/>
          <w:szCs w:val="24"/>
        </w:rPr>
      </w:pPr>
    </w:p>
    <w:p w14:paraId="3A457160" w14:textId="77777777" w:rsidR="007F7676" w:rsidRDefault="007F7676" w:rsidP="007F7676">
      <w:pPr>
        <w:pStyle w:val="NoSpacing"/>
        <w:rPr>
          <w:rFonts w:cs="Times New Roman"/>
          <w:szCs w:val="24"/>
        </w:rPr>
      </w:pPr>
    </w:p>
    <w:p w14:paraId="151B4A64" w14:textId="77777777" w:rsidR="007F7676" w:rsidRDefault="007F7676" w:rsidP="007F7676">
      <w:pPr>
        <w:pStyle w:val="NoSpacing"/>
        <w:rPr>
          <w:rFonts w:cs="Times New Roman"/>
          <w:szCs w:val="24"/>
        </w:rPr>
      </w:pPr>
    </w:p>
    <w:p w14:paraId="5301A1FD" w14:textId="77777777" w:rsidR="007F7676" w:rsidRDefault="007F7676" w:rsidP="007F76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2025</w:t>
      </w:r>
    </w:p>
    <w:p w14:paraId="414C7D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38C6C" w14:textId="77777777" w:rsidR="007F7676" w:rsidRDefault="007F7676" w:rsidP="009139A6">
      <w:r>
        <w:separator/>
      </w:r>
    </w:p>
  </w:endnote>
  <w:endnote w:type="continuationSeparator" w:id="0">
    <w:p w14:paraId="6512B83A" w14:textId="77777777" w:rsidR="007F7676" w:rsidRDefault="007F76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08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ADC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3E8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39170" w14:textId="77777777" w:rsidR="007F7676" w:rsidRDefault="007F7676" w:rsidP="009139A6">
      <w:r>
        <w:separator/>
      </w:r>
    </w:p>
  </w:footnote>
  <w:footnote w:type="continuationSeparator" w:id="0">
    <w:p w14:paraId="2F285626" w14:textId="77777777" w:rsidR="007F7676" w:rsidRDefault="007F76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9D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68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8C2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676"/>
    <w:rsid w:val="000666E0"/>
    <w:rsid w:val="002510B7"/>
    <w:rsid w:val="00270799"/>
    <w:rsid w:val="005921A2"/>
    <w:rsid w:val="005C130B"/>
    <w:rsid w:val="007F7676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053D3"/>
  <w15:chartTrackingRefBased/>
  <w15:docId w15:val="{644D982C-49A4-4334-B2DB-19461957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2025-02-11T21:47:00Z</dcterms:created>
  <dcterms:modified xsi:type="dcterms:W3CDTF">2025-02-11T21:47:00Z</dcterms:modified>
</cp:coreProperties>
</file>